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35AC" w:rsidRPr="007342C8" w:rsidRDefault="009A35AC" w:rsidP="009A35A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42C8">
        <w:rPr>
          <w:rFonts w:ascii="Times New Roman" w:hAnsi="Times New Roman" w:cs="Times New Roman"/>
          <w:sz w:val="24"/>
          <w:szCs w:val="24"/>
          <w:u w:val="single"/>
        </w:rPr>
        <w:t>Thomas MASON</w:t>
      </w:r>
      <w:r w:rsidRPr="007342C8">
        <w:rPr>
          <w:rFonts w:ascii="Times New Roman" w:hAnsi="Times New Roman" w:cs="Times New Roman"/>
          <w:sz w:val="24"/>
          <w:szCs w:val="24"/>
        </w:rPr>
        <w:t xml:space="preserve">      (fl.1508)</w:t>
      </w:r>
    </w:p>
    <w:p w:rsidR="009A35AC" w:rsidRPr="007342C8" w:rsidRDefault="009A35AC" w:rsidP="009A35A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42C8">
        <w:rPr>
          <w:rFonts w:ascii="Times New Roman" w:hAnsi="Times New Roman" w:cs="Times New Roman"/>
          <w:sz w:val="24"/>
          <w:szCs w:val="24"/>
        </w:rPr>
        <w:t>of Newington, Kent.</w:t>
      </w:r>
    </w:p>
    <w:p w:rsidR="009A35AC" w:rsidRPr="007342C8" w:rsidRDefault="009A35AC" w:rsidP="009A35A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A35AC" w:rsidRPr="007342C8" w:rsidRDefault="009A35AC" w:rsidP="009A35A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A35AC" w:rsidRPr="007342C8" w:rsidRDefault="009A35AC" w:rsidP="009A35A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42C8">
        <w:rPr>
          <w:rFonts w:ascii="Times New Roman" w:hAnsi="Times New Roman" w:cs="Times New Roman"/>
          <w:sz w:val="24"/>
          <w:szCs w:val="24"/>
        </w:rPr>
        <w:tab/>
        <w:t>1508</w:t>
      </w:r>
      <w:r w:rsidRPr="007342C8">
        <w:rPr>
          <w:rFonts w:ascii="Times New Roman" w:hAnsi="Times New Roman" w:cs="Times New Roman"/>
          <w:sz w:val="24"/>
          <w:szCs w:val="24"/>
        </w:rPr>
        <w:tab/>
        <w:t>He made his Will.  (Plomer p.321)</w:t>
      </w:r>
    </w:p>
    <w:p w:rsidR="009A35AC" w:rsidRPr="007342C8" w:rsidRDefault="009A35AC" w:rsidP="009A35A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A35AC" w:rsidRPr="007342C8" w:rsidRDefault="009A35AC" w:rsidP="009A35A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A35AC" w:rsidRPr="007342C8" w:rsidRDefault="009A35AC" w:rsidP="009A35A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42C8">
        <w:rPr>
          <w:rFonts w:ascii="Times New Roman" w:hAnsi="Times New Roman" w:cs="Times New Roman"/>
          <w:sz w:val="24"/>
          <w:szCs w:val="24"/>
        </w:rPr>
        <w:t>21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35AC" w:rsidRDefault="009A35AC" w:rsidP="00564E3C">
      <w:pPr>
        <w:spacing w:after="0" w:line="240" w:lineRule="auto"/>
      </w:pPr>
      <w:r>
        <w:separator/>
      </w:r>
    </w:p>
  </w:endnote>
  <w:endnote w:type="continuationSeparator" w:id="0">
    <w:p w:rsidR="009A35AC" w:rsidRDefault="009A35A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A35AC">
      <w:rPr>
        <w:rFonts w:ascii="Times New Roman" w:hAnsi="Times New Roman" w:cs="Times New Roman"/>
        <w:noProof/>
        <w:sz w:val="24"/>
        <w:szCs w:val="24"/>
      </w:rPr>
      <w:t>15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35AC" w:rsidRDefault="009A35AC" w:rsidP="00564E3C">
      <w:pPr>
        <w:spacing w:after="0" w:line="240" w:lineRule="auto"/>
      </w:pPr>
      <w:r>
        <w:separator/>
      </w:r>
    </w:p>
  </w:footnote>
  <w:footnote w:type="continuationSeparator" w:id="0">
    <w:p w:rsidR="009A35AC" w:rsidRDefault="009A35A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35AC"/>
    <w:rsid w:val="00372DC6"/>
    <w:rsid w:val="00564E3C"/>
    <w:rsid w:val="0064591D"/>
    <w:rsid w:val="009A35AC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B225DD-A504-4C27-8D66-9824AA007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2015-11-15T16:50:00Z</dcterms:created>
  <dcterms:modified xsi:type="dcterms:W3CDTF">2015-11-15T16:50:00Z</dcterms:modified>
</cp:coreProperties>
</file>